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5D0832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32CFB78A" w:rsidR="005C2CF2" w:rsidRPr="00711EBF" w:rsidRDefault="00F769F1" w:rsidP="00DE4BCC">
            <w:pPr>
              <w:pStyle w:val="Subtitle"/>
              <w:rPr>
                <w:color w:val="auto"/>
              </w:rPr>
            </w:pPr>
            <w:r w:rsidRPr="00F769F1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BA73F7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1606 alice strap set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>
                  <w:rPr>
                    <w:color w:val="002060"/>
                  </w:rPr>
                  <w:t xml:space="preserve">  </w:t>
                </w:r>
                <w:r w:rsidR="00652FAA">
                  <w:rPr>
                    <w:color w:val="002060"/>
                  </w:rPr>
                  <w:t>August 2</w:t>
                </w:r>
                <w:r w:rsidR="00582F7B">
                  <w:rPr>
                    <w:color w:val="002060"/>
                  </w:rPr>
                  <w:t>4</w:t>
                </w:r>
                <w:r w:rsidR="00652FAA">
                  <w:rPr>
                    <w:color w:val="002060"/>
                  </w:rPr>
                  <w:t>, 2025</w:t>
                </w:r>
              </w:sdtContent>
            </w:sdt>
          </w:p>
        </w:tc>
      </w:tr>
    </w:tbl>
    <w:p w14:paraId="7E35A80A" w14:textId="6896719C" w:rsid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W w:w="9347" w:type="dxa"/>
        <w:tblLook w:val="04A0" w:firstRow="1" w:lastRow="0" w:firstColumn="1" w:lastColumn="0" w:noHBand="0" w:noVBand="1"/>
        <w:tblDescription w:val="Bill To/Ship To"/>
      </w:tblPr>
      <w:tblGrid>
        <w:gridCol w:w="2515"/>
        <w:gridCol w:w="2610"/>
        <w:gridCol w:w="2160"/>
        <w:gridCol w:w="2062"/>
      </w:tblGrid>
      <w:tr w:rsidR="00642EE1" w14:paraId="74955C3B" w14:textId="0F8D6D39" w:rsidTr="00642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tcW w:w="2515" w:type="dxa"/>
          </w:tcPr>
          <w:p w14:paraId="5EC54454" w14:textId="77777777" w:rsidR="00642EE1" w:rsidRPr="004D24EB" w:rsidRDefault="00642EE1" w:rsidP="00157417">
            <w:pPr>
              <w:rPr>
                <w:color w:val="auto"/>
              </w:rPr>
            </w:pPr>
            <w:r w:rsidRPr="004D24EB">
              <w:rPr>
                <w:color w:val="auto"/>
              </w:rPr>
              <w:t>PO Number</w:t>
            </w:r>
          </w:p>
        </w:tc>
        <w:tc>
          <w:tcPr>
            <w:tcW w:w="2610" w:type="dxa"/>
          </w:tcPr>
          <w:p w14:paraId="50DB2EB2" w14:textId="77777777" w:rsidR="00642EE1" w:rsidRPr="004D24EB" w:rsidRDefault="00642EE1" w:rsidP="00157417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2160" w:type="dxa"/>
          </w:tcPr>
          <w:p w14:paraId="039B36E3" w14:textId="77777777" w:rsidR="00642EE1" w:rsidRPr="004D24EB" w:rsidRDefault="00642EE1" w:rsidP="00157417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2062" w:type="dxa"/>
          </w:tcPr>
          <w:p w14:paraId="3FA3EAE4" w14:textId="1C73B41A" w:rsidR="00642EE1" w:rsidRPr="004D24EB" w:rsidRDefault="00642EE1" w:rsidP="00157417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642EE1" w:rsidRPr="004D24EB" w14:paraId="3BC6EE3B" w14:textId="0E76F5BD" w:rsidTr="00642EE1">
        <w:trPr>
          <w:trHeight w:val="269"/>
        </w:trPr>
        <w:tc>
          <w:tcPr>
            <w:tcW w:w="2515" w:type="dxa"/>
            <w:vAlign w:val="bottom"/>
          </w:tcPr>
          <w:p w14:paraId="2100455D" w14:textId="6720D73B" w:rsidR="00642EE1" w:rsidRPr="008A7BAF" w:rsidRDefault="00642EE1" w:rsidP="00157417">
            <w:pPr>
              <w:rPr>
                <w:rFonts w:ascii="Calibri" w:hAnsi="Calibri" w:cs="Calibri"/>
                <w:sz w:val="20"/>
              </w:rPr>
            </w:pPr>
            <w:r w:rsidRPr="008A7BAF">
              <w:rPr>
                <w:rFonts w:ascii="Calibri" w:hAnsi="Calibri" w:cs="Calibri"/>
                <w:sz w:val="20"/>
              </w:rPr>
              <w:t>P101</w:t>
            </w:r>
            <w:r>
              <w:rPr>
                <w:rFonts w:ascii="Calibri" w:hAnsi="Calibri" w:cs="Calibri"/>
                <w:sz w:val="20"/>
              </w:rPr>
              <w:t>2470</w:t>
            </w:r>
          </w:p>
        </w:tc>
        <w:tc>
          <w:tcPr>
            <w:tcW w:w="2610" w:type="dxa"/>
            <w:vAlign w:val="bottom"/>
          </w:tcPr>
          <w:p w14:paraId="2271B310" w14:textId="52685FDE" w:rsidR="00642EE1" w:rsidRPr="00F529E0" w:rsidRDefault="00642EE1" w:rsidP="00157417">
            <w:pPr>
              <w:rPr>
                <w:color w:val="auto"/>
                <w:sz w:val="20"/>
              </w:rPr>
            </w:pPr>
            <w:r w:rsidRPr="00F529E0">
              <w:rPr>
                <w:rFonts w:ascii="Calibri" w:hAnsi="Calibri" w:cs="Calibri"/>
                <w:sz w:val="20"/>
              </w:rPr>
              <w:t>8</w:t>
            </w:r>
            <w:r>
              <w:rPr>
                <w:rFonts w:ascii="Calibri" w:hAnsi="Calibri" w:cs="Calibri"/>
                <w:sz w:val="20"/>
              </w:rPr>
              <w:t>37202</w:t>
            </w:r>
          </w:p>
        </w:tc>
        <w:tc>
          <w:tcPr>
            <w:tcW w:w="2160" w:type="dxa"/>
            <w:vAlign w:val="bottom"/>
          </w:tcPr>
          <w:p w14:paraId="7EEF4214" w14:textId="406C6A32" w:rsidR="00642EE1" w:rsidRPr="004D24EB" w:rsidRDefault="00642EE1" w:rsidP="00157417">
            <w:pPr>
              <w:rPr>
                <w:color w:val="auto"/>
              </w:rPr>
            </w:pPr>
            <w:r>
              <w:rPr>
                <w:color w:val="auto"/>
              </w:rPr>
              <w:t>MCAM</w:t>
            </w:r>
          </w:p>
        </w:tc>
        <w:tc>
          <w:tcPr>
            <w:tcW w:w="2062" w:type="dxa"/>
          </w:tcPr>
          <w:p w14:paraId="04BDFD06" w14:textId="19703B55" w:rsidR="00642EE1" w:rsidRDefault="00642EE1" w:rsidP="00157417">
            <w:pPr>
              <w:rPr>
                <w:color w:val="auto"/>
              </w:rPr>
            </w:pPr>
            <w:r>
              <w:rPr>
                <w:color w:val="auto"/>
              </w:rPr>
              <w:t>100PCS</w:t>
            </w:r>
          </w:p>
        </w:tc>
      </w:tr>
    </w:tbl>
    <w:p w14:paraId="6E916362" w14:textId="77777777" w:rsidR="005D0832" w:rsidRPr="002750DA" w:rsidRDefault="005D0832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77777777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7E3D23">
        <w:trPr>
          <w:trHeight w:val="10307"/>
        </w:trPr>
        <w:tc>
          <w:tcPr>
            <w:tcW w:w="5000" w:type="pct"/>
          </w:tcPr>
          <w:p w14:paraId="077DB2E3" w14:textId="16CAA255" w:rsidR="004D0253" w:rsidRDefault="00F529E0" w:rsidP="004D0253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F0FDD06" wp14:editId="686D09F1">
                      <wp:simplePos x="0" y="0"/>
                      <wp:positionH relativeFrom="column">
                        <wp:posOffset>2999105</wp:posOffset>
                      </wp:positionH>
                      <wp:positionV relativeFrom="paragraph">
                        <wp:posOffset>53975</wp:posOffset>
                      </wp:positionV>
                      <wp:extent cx="1771650" cy="739140"/>
                      <wp:effectExtent l="0" t="0" r="19050" b="2286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165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A6DB030" w14:textId="03D6C244" w:rsidR="003D0F47" w:rsidRDefault="003D0F47" w:rsidP="003D0F47">
                                  <w:r>
                                    <w:t>Item: MATLE 25MM TRIGLIDE</w:t>
                                  </w:r>
                                </w:p>
                                <w:p w14:paraId="5D0D155A" w14:textId="684A1287" w:rsidR="003D0F47" w:rsidRDefault="003D0F47" w:rsidP="003D0F47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046F84A1" w14:textId="4EAF3F8D" w:rsidR="003D0F47" w:rsidRPr="003503AC" w:rsidRDefault="003D0F47" w:rsidP="003D0F47">
                                  <w:r>
                                    <w:t xml:space="preserve">RM Color: KHAKI </w:t>
                                  </w:r>
                                </w:p>
                                <w:p w14:paraId="453FC2A5" w14:textId="77777777" w:rsidR="003D0F47" w:rsidRDefault="003D0F47" w:rsidP="003D0F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0FDD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margin-left:236.15pt;margin-top:4.25pt;width:139.5pt;height:58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" fillcolor="white [3201]" strokeweight=".5pt">
                      <v:textbox>
                        <w:txbxContent>
                          <w:p w14:paraId="7A6DB030" w14:textId="03D6C244" w:rsidR="003D0F47" w:rsidRDefault="003D0F47" w:rsidP="003D0F47">
                            <w:r>
                              <w:t>Item: MATLE 25MM TRIGLIDE</w:t>
                            </w:r>
                          </w:p>
                          <w:p w14:paraId="5D0D155A" w14:textId="684A1287" w:rsidR="003D0F47" w:rsidRDefault="003D0F47" w:rsidP="003D0F47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046F84A1" w14:textId="4EAF3F8D" w:rsidR="003D0F47" w:rsidRPr="003503AC" w:rsidRDefault="003D0F47" w:rsidP="003D0F47">
                            <w:r>
                              <w:t xml:space="preserve">RM Color: KHAKI </w:t>
                            </w:r>
                          </w:p>
                          <w:p w14:paraId="453FC2A5" w14:textId="77777777" w:rsidR="003D0F47" w:rsidRDefault="003D0F47" w:rsidP="003D0F47"/>
                        </w:txbxContent>
                      </v:textbox>
                    </v:shape>
                  </w:pict>
                </mc:Fallback>
              </mc:AlternateContent>
            </w:r>
            <w:r w:rsidR="003D0F47">
              <w:rPr>
                <w:noProof/>
              </w:rPr>
              <w:drawing>
                <wp:anchor distT="0" distB="0" distL="114300" distR="114300" simplePos="0" relativeHeight="251711488" behindDoc="1" locked="0" layoutInCell="1" allowOverlap="1" wp14:anchorId="47D9BEE8" wp14:editId="6A48F9B3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213995</wp:posOffset>
                  </wp:positionV>
                  <wp:extent cx="2118360" cy="278573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97" t="5637" r="11888" b="9528"/>
                          <a:stretch/>
                        </pic:blipFill>
                        <pic:spPr bwMode="auto">
                          <a:xfrm>
                            <a:off x="0" y="0"/>
                            <a:ext cx="2118360" cy="278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DA8A0F8" w14:textId="53C77D61" w:rsidR="0018603C" w:rsidRDefault="004D0253" w:rsidP="007E3D23">
            <w:pPr>
              <w:tabs>
                <w:tab w:val="left" w:pos="1032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CC91C32" wp14:editId="1AB0A8D9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67310</wp:posOffset>
                      </wp:positionV>
                      <wp:extent cx="1303020" cy="140970"/>
                      <wp:effectExtent l="38100" t="0" r="11430" b="8763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03020" cy="1409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A157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6" o:spid="_x0000_s1026" type="#_x0000_t32" style="position:absolute;margin-left:133.55pt;margin-top:5.3pt;width:102.6pt;height:11.1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7E3D23">
              <w:tab/>
            </w:r>
          </w:p>
          <w:p w14:paraId="593E59B3" w14:textId="010BF1A3" w:rsidR="00F769F1" w:rsidRDefault="00F769F1" w:rsidP="0018603C">
            <w:pPr>
              <w:rPr>
                <w:noProof/>
                <w14:ligatures w14:val="standard"/>
              </w:rPr>
            </w:pPr>
          </w:p>
          <w:p w14:paraId="2716C3DB" w14:textId="505089F5" w:rsidR="00F769F1" w:rsidRDefault="003D0F47" w:rsidP="0018603C">
            <w:pPr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236AD22" wp14:editId="2920ED14">
                      <wp:simplePos x="0" y="0"/>
                      <wp:positionH relativeFrom="column">
                        <wp:posOffset>2625725</wp:posOffset>
                      </wp:positionH>
                      <wp:positionV relativeFrom="paragraph">
                        <wp:posOffset>123825</wp:posOffset>
                      </wp:positionV>
                      <wp:extent cx="1333500" cy="739140"/>
                      <wp:effectExtent l="0" t="0" r="19050" b="2286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AA8AABA" w14:textId="45C43E40" w:rsidR="003D0F47" w:rsidRDefault="003D0F47" w:rsidP="003D0F47">
                                  <w:r>
                                    <w:t>Item: 500D CODURA</w:t>
                                  </w:r>
                                </w:p>
                                <w:p w14:paraId="13AA9351" w14:textId="71A0D566" w:rsidR="003D0F47" w:rsidRDefault="003D0F47" w:rsidP="003D0F47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11E23391" w14:textId="26E96653" w:rsidR="003D0F47" w:rsidRPr="003503AC" w:rsidRDefault="003D0F47" w:rsidP="003D0F47">
                                  <w:r>
                                    <w:t xml:space="preserve">RM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2DE0EA70" w14:textId="77777777" w:rsidR="003D0F47" w:rsidRDefault="003D0F47" w:rsidP="003D0F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6AD22" id="Text Box 13" o:spid="_x0000_s1027" type="#_x0000_t202" style="position:absolute;margin-left:206.75pt;margin-top:9.75pt;width:105pt;height:58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" fillcolor="white [3201]" strokeweight=".5pt">
                      <v:textbox>
                        <w:txbxContent>
                          <w:p w14:paraId="5AA8AABA" w14:textId="45C43E40" w:rsidR="003D0F47" w:rsidRDefault="003D0F47" w:rsidP="003D0F47">
                            <w:r>
                              <w:t>Item: 500D CODURA</w:t>
                            </w:r>
                          </w:p>
                          <w:p w14:paraId="13AA9351" w14:textId="71A0D566" w:rsidR="003D0F47" w:rsidRDefault="003D0F47" w:rsidP="003D0F47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11E23391" w14:textId="26E96653" w:rsidR="003D0F47" w:rsidRPr="003503AC" w:rsidRDefault="003D0F47" w:rsidP="003D0F47">
                            <w:r>
                              <w:t xml:space="preserve">RM Color: </w:t>
                            </w:r>
                            <w:r w:rsidR="00652FAA">
                              <w:t>MCAM</w:t>
                            </w:r>
                          </w:p>
                          <w:p w14:paraId="2DE0EA70" w14:textId="77777777" w:rsidR="003D0F47" w:rsidRDefault="003D0F47" w:rsidP="003D0F47"/>
                        </w:txbxContent>
                      </v:textbox>
                    </v:shape>
                  </w:pict>
                </mc:Fallback>
              </mc:AlternateContent>
            </w:r>
          </w:p>
          <w:p w14:paraId="5934335E" w14:textId="076980E5" w:rsidR="0018603C" w:rsidRPr="00155384" w:rsidRDefault="003D0F47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329B6EA" wp14:editId="7A053BAE">
                      <wp:simplePos x="0" y="0"/>
                      <wp:positionH relativeFrom="column">
                        <wp:posOffset>4055110</wp:posOffset>
                      </wp:positionH>
                      <wp:positionV relativeFrom="paragraph">
                        <wp:posOffset>149225</wp:posOffset>
                      </wp:positionV>
                      <wp:extent cx="1771650" cy="739140"/>
                      <wp:effectExtent l="0" t="0" r="19050" b="2286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165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1B8846" w14:textId="42FFF841" w:rsidR="003D0F47" w:rsidRDefault="003D0F47" w:rsidP="003D0F47">
                                  <w:r>
                                    <w:t>Item: 25MM / 25MM TRIGLIDE</w:t>
                                  </w:r>
                                </w:p>
                                <w:p w14:paraId="2947BD9F" w14:textId="2D4C25F3" w:rsidR="003D0F47" w:rsidRDefault="003D0F47" w:rsidP="003D0F47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40424E95" w14:textId="77777777" w:rsidR="003D0F47" w:rsidRPr="003503AC" w:rsidRDefault="003D0F47" w:rsidP="003D0F47">
                                  <w:r>
                                    <w:t xml:space="preserve">RM Color: KHAKI </w:t>
                                  </w:r>
                                </w:p>
                                <w:p w14:paraId="4ACD9174" w14:textId="77777777" w:rsidR="003D0F47" w:rsidRDefault="003D0F47" w:rsidP="003D0F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9B6EA" id="Text Box 16" o:spid="_x0000_s1028" type="#_x0000_t202" style="position:absolute;margin-left:319.3pt;margin-top:11.75pt;width:139.5pt;height:58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" fillcolor="white [3201]" strokeweight=".5pt">
                      <v:textbox>
                        <w:txbxContent>
                          <w:p w14:paraId="461B8846" w14:textId="42FFF841" w:rsidR="003D0F47" w:rsidRDefault="003D0F47" w:rsidP="003D0F47">
                            <w:r>
                              <w:t>Item: 25MM / 25MM TRIGLIDE</w:t>
                            </w:r>
                          </w:p>
                          <w:p w14:paraId="2947BD9F" w14:textId="2D4C25F3" w:rsidR="003D0F47" w:rsidRDefault="003D0F47" w:rsidP="003D0F47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40424E95" w14:textId="77777777" w:rsidR="003D0F47" w:rsidRPr="003503AC" w:rsidRDefault="003D0F47" w:rsidP="003D0F47">
                            <w:r>
                              <w:t xml:space="preserve">RM Color: KHAKI </w:t>
                            </w:r>
                          </w:p>
                          <w:p w14:paraId="4ACD9174" w14:textId="77777777" w:rsidR="003D0F47" w:rsidRDefault="003D0F47" w:rsidP="003D0F47"/>
                        </w:txbxContent>
                      </v:textbox>
                    </v:shape>
                  </w:pict>
                </mc:Fallback>
              </mc:AlternateContent>
            </w:r>
            <w:r w:rsidR="004D02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BFD871" wp14:editId="2F61C5C4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206375</wp:posOffset>
                      </wp:positionV>
                      <wp:extent cx="2049780" cy="60960"/>
                      <wp:effectExtent l="19050" t="76200" r="26670" b="3429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49780" cy="609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2C9608" id="Straight Arrow Connector 6" o:spid="_x0000_s1026" type="#_x0000_t32" style="position:absolute;margin-left:62.75pt;margin-top:16.25pt;width:161.4pt;height:4.8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5466C01" w14:textId="51D55711" w:rsidR="0018603C" w:rsidRPr="00155384" w:rsidRDefault="004D0253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22D9108" wp14:editId="3626C34E">
                      <wp:simplePos x="0" y="0"/>
                      <wp:positionH relativeFrom="column">
                        <wp:posOffset>1818005</wp:posOffset>
                      </wp:positionH>
                      <wp:positionV relativeFrom="paragraph">
                        <wp:posOffset>82550</wp:posOffset>
                      </wp:positionV>
                      <wp:extent cx="1021080" cy="45719"/>
                      <wp:effectExtent l="38100" t="38100" r="26670" b="8826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2108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A97A5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43.15pt;margin-top:6.5pt;width:80.4pt;height:3.6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9AA310A" w14:textId="2C4C551A" w:rsidR="0018603C" w:rsidRDefault="0018603C" w:rsidP="0018603C"/>
          <w:p w14:paraId="21281BD6" w14:textId="7E842D46" w:rsidR="0018603C" w:rsidRPr="0018603C" w:rsidRDefault="004D0253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EDF1905" wp14:editId="6D43DBAB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146684</wp:posOffset>
                      </wp:positionV>
                      <wp:extent cx="2407920" cy="45719"/>
                      <wp:effectExtent l="19050" t="76200" r="11430" b="5016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0792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4528B3" id="Straight Arrow Connector 10" o:spid="_x0000_s1026" type="#_x0000_t32" style="position:absolute;margin-left:130.55pt;margin-top:11.55pt;width:189.6pt;height:3.6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AC093FF" w14:textId="65FC6825" w:rsidR="0018603C" w:rsidRPr="0018603C" w:rsidRDefault="00A66A35" w:rsidP="0018603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9A84FF3" wp14:editId="62C42994">
                      <wp:simplePos x="0" y="0"/>
                      <wp:positionH relativeFrom="column">
                        <wp:posOffset>2595245</wp:posOffset>
                      </wp:positionH>
                      <wp:positionV relativeFrom="paragraph">
                        <wp:posOffset>190500</wp:posOffset>
                      </wp:positionV>
                      <wp:extent cx="2377440" cy="739140"/>
                      <wp:effectExtent l="0" t="0" r="22860" b="2286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744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998014" w14:textId="2A1E6D8A" w:rsidR="00A66A35" w:rsidRDefault="00A66A35" w:rsidP="00A66A35">
                                  <w:r>
                                    <w:t>Item: SR BUCKLE (810-1058) / (810-1070</w:t>
                                  </w:r>
                                  <w:r w:rsidR="00F529E0">
                                    <w:t>)</w:t>
                                  </w:r>
                                </w:p>
                                <w:p w14:paraId="5ED351D6" w14:textId="798FEB38" w:rsidR="00A66A35" w:rsidRDefault="00A66A35" w:rsidP="00A66A35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6BF75F06" w14:textId="77777777" w:rsidR="00A66A35" w:rsidRPr="003503AC" w:rsidRDefault="00A66A35" w:rsidP="00A66A35">
                                  <w:r>
                                    <w:t xml:space="preserve">RM Color: KHAKI </w:t>
                                  </w:r>
                                </w:p>
                                <w:p w14:paraId="0C0552AF" w14:textId="77777777" w:rsidR="00A66A35" w:rsidRDefault="00A66A35" w:rsidP="00A66A3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84FF3" id="Text Box 20" o:spid="_x0000_s1029" type="#_x0000_t202" style="position:absolute;margin-left:204.35pt;margin-top:15pt;width:187.2pt;height:58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" fillcolor="white [3201]" strokeweight=".5pt">
                      <v:textbox>
                        <w:txbxContent>
                          <w:p w14:paraId="1F998014" w14:textId="2A1E6D8A" w:rsidR="00A66A35" w:rsidRDefault="00A66A35" w:rsidP="00A66A35">
                            <w:r>
                              <w:t>Item: SR BUCKLE (810-1058) / (810-1070</w:t>
                            </w:r>
                            <w:r w:rsidR="00F529E0">
                              <w:t>)</w:t>
                            </w:r>
                          </w:p>
                          <w:p w14:paraId="5ED351D6" w14:textId="798FEB38" w:rsidR="00A66A35" w:rsidRDefault="00A66A35" w:rsidP="00A66A35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6BF75F06" w14:textId="77777777" w:rsidR="00A66A35" w:rsidRPr="003503AC" w:rsidRDefault="00A66A35" w:rsidP="00A66A35">
                            <w:r>
                              <w:t xml:space="preserve">RM Color: KHAKI </w:t>
                            </w:r>
                          </w:p>
                          <w:p w14:paraId="0C0552AF" w14:textId="77777777" w:rsidR="00A66A35" w:rsidRDefault="00A66A35" w:rsidP="00A66A35"/>
                        </w:txbxContent>
                      </v:textbox>
                    </v:shape>
                  </w:pict>
                </mc:Fallback>
              </mc:AlternateContent>
            </w:r>
            <w:r w:rsidR="003D0F4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A13C2B4" wp14:editId="0B583126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22860</wp:posOffset>
                      </wp:positionV>
                      <wp:extent cx="1558290" cy="609600"/>
                      <wp:effectExtent l="38100" t="38100" r="22860" b="190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5829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86C843" id="Straight Arrow Connector 31" o:spid="_x0000_s1026" type="#_x0000_t32" style="position:absolute;margin-left:88.55pt;margin-top:1.8pt;width:122.7pt;height:48pt;flip:x 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B2700F1" w14:textId="347FF254" w:rsidR="00F769F1" w:rsidRDefault="00F769F1" w:rsidP="0018603C">
            <w:pPr>
              <w:rPr>
                <w:noProof/>
                <w14:ligatures w14:val="standard"/>
              </w:rPr>
            </w:pPr>
          </w:p>
          <w:p w14:paraId="68FA5A67" w14:textId="7923623E" w:rsidR="0018603C" w:rsidRPr="0018603C" w:rsidRDefault="0018603C" w:rsidP="0018603C"/>
          <w:p w14:paraId="676B072B" w14:textId="61BCBEF0" w:rsidR="0018603C" w:rsidRPr="0018603C" w:rsidRDefault="007E3D23" w:rsidP="007E3D23">
            <w:pPr>
              <w:tabs>
                <w:tab w:val="left" w:pos="6690"/>
              </w:tabs>
            </w:pPr>
            <w:r>
              <w:tab/>
            </w:r>
          </w:p>
          <w:p w14:paraId="0FFEF017" w14:textId="691E8276" w:rsidR="0018603C" w:rsidRPr="0018603C" w:rsidRDefault="0018603C" w:rsidP="0018603C"/>
          <w:p w14:paraId="70E8C140" w14:textId="5D8D2A63" w:rsidR="0018603C" w:rsidRDefault="00A66A35" w:rsidP="007E3D2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56D5C44" wp14:editId="14A99748">
                      <wp:simplePos x="0" y="0"/>
                      <wp:positionH relativeFrom="column">
                        <wp:posOffset>2671445</wp:posOffset>
                      </wp:positionH>
                      <wp:positionV relativeFrom="paragraph">
                        <wp:posOffset>20955</wp:posOffset>
                      </wp:positionV>
                      <wp:extent cx="1463040" cy="739140"/>
                      <wp:effectExtent l="0" t="0" r="22860" b="2286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304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13D88C" w14:textId="3D00CD5E" w:rsidR="00A66A35" w:rsidRDefault="00A66A35" w:rsidP="00A66A35">
                                  <w:r>
                                    <w:t xml:space="preserve">Item: </w:t>
                                  </w:r>
                                  <w:r w:rsidR="00F529E0">
                                    <w:t xml:space="preserve">TRIGLIDE 25MM </w:t>
                                  </w:r>
                                </w:p>
                                <w:p w14:paraId="52675B9C" w14:textId="01C2BA5A" w:rsidR="00A66A35" w:rsidRDefault="00A66A35" w:rsidP="00A66A35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623246F6" w14:textId="77777777" w:rsidR="00A66A35" w:rsidRPr="003503AC" w:rsidRDefault="00A66A35" w:rsidP="00A66A35">
                                  <w:r>
                                    <w:t xml:space="preserve">RM Color: KHAKI </w:t>
                                  </w:r>
                                </w:p>
                                <w:p w14:paraId="3DD93CA9" w14:textId="77777777" w:rsidR="00A66A35" w:rsidRDefault="00A66A35" w:rsidP="00A66A3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D5C44" id="Text Box 21" o:spid="_x0000_s1030" type="#_x0000_t202" style="position:absolute;margin-left:210.35pt;margin-top:1.65pt;width:115.2pt;height:58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" fillcolor="white [3201]" strokeweight=".5pt">
                      <v:textbox>
                        <w:txbxContent>
                          <w:p w14:paraId="5613D88C" w14:textId="3D00CD5E" w:rsidR="00A66A35" w:rsidRDefault="00A66A35" w:rsidP="00A66A35">
                            <w:r>
                              <w:t xml:space="preserve">Item: </w:t>
                            </w:r>
                            <w:r w:rsidR="00F529E0">
                              <w:t xml:space="preserve">TRIGLIDE 25MM </w:t>
                            </w:r>
                          </w:p>
                          <w:p w14:paraId="52675B9C" w14:textId="01C2BA5A" w:rsidR="00A66A35" w:rsidRDefault="00A66A35" w:rsidP="00A66A35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623246F6" w14:textId="77777777" w:rsidR="00A66A35" w:rsidRPr="003503AC" w:rsidRDefault="00A66A35" w:rsidP="00A66A35">
                            <w:r>
                              <w:t xml:space="preserve">RM Color: KHAKI </w:t>
                            </w:r>
                          </w:p>
                          <w:p w14:paraId="3DD93CA9" w14:textId="77777777" w:rsidR="00A66A35" w:rsidRDefault="00A66A35" w:rsidP="00A66A35"/>
                        </w:txbxContent>
                      </v:textbox>
                    </v:shape>
                  </w:pict>
                </mc:Fallback>
              </mc:AlternateContent>
            </w:r>
          </w:p>
          <w:p w14:paraId="2C4A973B" w14:textId="793D2050" w:rsidR="0018603C" w:rsidRDefault="004D0253" w:rsidP="0018603C"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4BFD946E" wp14:editId="355A6DB1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102870</wp:posOffset>
                  </wp:positionV>
                  <wp:extent cx="1805940" cy="2727960"/>
                  <wp:effectExtent l="0" t="0" r="381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9" r="11978"/>
                          <a:stretch/>
                        </pic:blipFill>
                        <pic:spPr bwMode="auto">
                          <a:xfrm>
                            <a:off x="0" y="0"/>
                            <a:ext cx="1805940" cy="272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5A342F87" w14:textId="4BCF2CC0" w:rsidR="004D0253" w:rsidRDefault="00F529E0" w:rsidP="004D0253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0AAFB86" wp14:editId="71E28CEA">
                      <wp:simplePos x="0" y="0"/>
                      <wp:positionH relativeFrom="column">
                        <wp:posOffset>2603500</wp:posOffset>
                      </wp:positionH>
                      <wp:positionV relativeFrom="paragraph">
                        <wp:posOffset>422910</wp:posOffset>
                      </wp:positionV>
                      <wp:extent cx="1463040" cy="739140"/>
                      <wp:effectExtent l="0" t="0" r="22860" b="2286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304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CEB8C2" w14:textId="55641B17" w:rsidR="00F529E0" w:rsidRDefault="00F529E0" w:rsidP="00F529E0">
                                  <w:r>
                                    <w:t xml:space="preserve">Item: D RING 25MM </w:t>
                                  </w:r>
                                </w:p>
                                <w:p w14:paraId="7892C104" w14:textId="1124B468" w:rsidR="00F529E0" w:rsidRDefault="00F529E0" w:rsidP="00F529E0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3103AECA" w14:textId="77777777" w:rsidR="00F529E0" w:rsidRPr="003503AC" w:rsidRDefault="00F529E0" w:rsidP="00F529E0">
                                  <w:r>
                                    <w:t xml:space="preserve">RM Color: KHAKI </w:t>
                                  </w:r>
                                </w:p>
                                <w:p w14:paraId="75554A6E" w14:textId="77777777" w:rsidR="00F529E0" w:rsidRDefault="00F529E0" w:rsidP="00F529E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AAFB86" id="Text Box 24" o:spid="_x0000_s1031" type="#_x0000_t202" style="position:absolute;margin-left:205pt;margin-top:33.3pt;width:115.2pt;height:58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" fillcolor="white [3201]" strokeweight=".5pt">
                      <v:textbox>
                        <w:txbxContent>
                          <w:p w14:paraId="3FCEB8C2" w14:textId="55641B17" w:rsidR="00F529E0" w:rsidRDefault="00F529E0" w:rsidP="00F529E0">
                            <w:r>
                              <w:t xml:space="preserve">Item: D RING 25MM </w:t>
                            </w:r>
                          </w:p>
                          <w:p w14:paraId="7892C104" w14:textId="1124B468" w:rsidR="00F529E0" w:rsidRDefault="00F529E0" w:rsidP="00F529E0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3103AECA" w14:textId="77777777" w:rsidR="00F529E0" w:rsidRPr="003503AC" w:rsidRDefault="00F529E0" w:rsidP="00F529E0">
                            <w:r>
                              <w:t xml:space="preserve">RM Color: KHAKI </w:t>
                            </w:r>
                          </w:p>
                          <w:p w14:paraId="75554A6E" w14:textId="77777777" w:rsidR="00F529E0" w:rsidRDefault="00F529E0" w:rsidP="00F529E0"/>
                        </w:txbxContent>
                      </v:textbox>
                    </v:shape>
                  </w:pict>
                </mc:Fallback>
              </mc:AlternateContent>
            </w:r>
            <w:r w:rsidR="00E9396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E414451" wp14:editId="4D67E062">
                      <wp:simplePos x="0" y="0"/>
                      <wp:positionH relativeFrom="column">
                        <wp:posOffset>1223645</wp:posOffset>
                      </wp:positionH>
                      <wp:positionV relativeFrom="paragraph">
                        <wp:posOffset>23495</wp:posOffset>
                      </wp:positionV>
                      <wp:extent cx="1478280" cy="281305"/>
                      <wp:effectExtent l="38100" t="0" r="26670" b="80645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78280" cy="28130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B1233" id="Straight Arrow Connector 30" o:spid="_x0000_s1026" type="#_x0000_t32" style="position:absolute;margin-left:96.35pt;margin-top:1.85pt;width:116.4pt;height:22.1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88BC6BF" w14:textId="6F2164F7" w:rsidR="0018603C" w:rsidRDefault="0018603C" w:rsidP="0018603C">
            <w:pPr>
              <w:ind w:firstLine="720"/>
            </w:pPr>
          </w:p>
          <w:p w14:paraId="23212F50" w14:textId="080BE7FB" w:rsidR="007E3D23" w:rsidRDefault="00E93967" w:rsidP="007E3D2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9522298" wp14:editId="6F4F1AF4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149860</wp:posOffset>
                      </wp:positionV>
                      <wp:extent cx="1409700" cy="45719"/>
                      <wp:effectExtent l="38100" t="38100" r="19050" b="88265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0970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51143" id="Straight Arrow Connector 17" o:spid="_x0000_s1026" type="#_x0000_t32" style="position:absolute;margin-left:94.55pt;margin-top:11.8pt;width:111pt;height:3.6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4988A53" w14:textId="12D5F2DC" w:rsidR="007E3D23" w:rsidRPr="007E3D23" w:rsidRDefault="00F529E0" w:rsidP="007E3D2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4D29F24" wp14:editId="5C402538">
                      <wp:simplePos x="0" y="0"/>
                      <wp:positionH relativeFrom="column">
                        <wp:posOffset>2538730</wp:posOffset>
                      </wp:positionH>
                      <wp:positionV relativeFrom="paragraph">
                        <wp:posOffset>1406525</wp:posOffset>
                      </wp:positionV>
                      <wp:extent cx="2377440" cy="739140"/>
                      <wp:effectExtent l="0" t="0" r="22860" b="2286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744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589E1C" w14:textId="5CFE99CF" w:rsidR="00F529E0" w:rsidRDefault="00F529E0" w:rsidP="00F529E0">
                                  <w:r>
                                    <w:t>Item: SR BUCKLE (810-1058) / (810-1064)</w:t>
                                  </w:r>
                                </w:p>
                                <w:p w14:paraId="10B65C49" w14:textId="21EC20D6" w:rsidR="00F529E0" w:rsidRDefault="00F529E0" w:rsidP="00F529E0">
                                  <w:r>
                                    <w:t>Style Color:</w:t>
                                  </w:r>
                                  <w:r w:rsidR="00652FAA">
                                    <w:t xml:space="preserve"> MCAM</w:t>
                                  </w:r>
                                </w:p>
                                <w:p w14:paraId="3EFF1444" w14:textId="77777777" w:rsidR="00F529E0" w:rsidRPr="003503AC" w:rsidRDefault="00F529E0" w:rsidP="00F529E0">
                                  <w:r>
                                    <w:t xml:space="preserve">RM Color: KHAKI </w:t>
                                  </w:r>
                                </w:p>
                                <w:p w14:paraId="5AB953F0" w14:textId="77777777" w:rsidR="00F529E0" w:rsidRDefault="00F529E0" w:rsidP="00F529E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29F24" id="Text Box 32" o:spid="_x0000_s1032" type="#_x0000_t202" style="position:absolute;left:0;text-align:left;margin-left:199.9pt;margin-top:110.75pt;width:187.2pt;height:58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" fillcolor="white [3201]" strokeweight=".5pt">
                      <v:textbox>
                        <w:txbxContent>
                          <w:p w14:paraId="06589E1C" w14:textId="5CFE99CF" w:rsidR="00F529E0" w:rsidRDefault="00F529E0" w:rsidP="00F529E0">
                            <w:r>
                              <w:t>Item: SR BUCKLE (810-1058) / (810-1064)</w:t>
                            </w:r>
                          </w:p>
                          <w:p w14:paraId="10B65C49" w14:textId="21EC20D6" w:rsidR="00F529E0" w:rsidRDefault="00F529E0" w:rsidP="00F529E0">
                            <w:r>
                              <w:t>Style Color:</w:t>
                            </w:r>
                            <w:r w:rsidR="00652FAA">
                              <w:t xml:space="preserve"> MCAM</w:t>
                            </w:r>
                          </w:p>
                          <w:p w14:paraId="3EFF1444" w14:textId="77777777" w:rsidR="00F529E0" w:rsidRPr="003503AC" w:rsidRDefault="00F529E0" w:rsidP="00F529E0">
                            <w:r>
                              <w:t xml:space="preserve">RM Color: KHAKI </w:t>
                            </w:r>
                          </w:p>
                          <w:p w14:paraId="5AB953F0" w14:textId="77777777" w:rsidR="00F529E0" w:rsidRDefault="00F529E0" w:rsidP="00F529E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3F37B51" wp14:editId="5276BD41">
                      <wp:simplePos x="0" y="0"/>
                      <wp:positionH relativeFrom="column">
                        <wp:posOffset>2701925</wp:posOffset>
                      </wp:positionH>
                      <wp:positionV relativeFrom="paragraph">
                        <wp:posOffset>381635</wp:posOffset>
                      </wp:positionV>
                      <wp:extent cx="1889760" cy="739140"/>
                      <wp:effectExtent l="0" t="0" r="15240" b="2286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97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C702FCC" w14:textId="08C56CF0" w:rsidR="00F529E0" w:rsidRDefault="00F529E0" w:rsidP="00F529E0">
                                  <w:r>
                                    <w:t>Item: WEBBING 25MM D/S</w:t>
                                  </w:r>
                                </w:p>
                                <w:p w14:paraId="76E6A6BB" w14:textId="1FCD169D" w:rsidR="00F529E0" w:rsidRDefault="00F529E0" w:rsidP="00F529E0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09975D6E" w14:textId="14477F00" w:rsidR="00F529E0" w:rsidRPr="003503AC" w:rsidRDefault="00F529E0" w:rsidP="00F529E0">
                                  <w:r>
                                    <w:t xml:space="preserve">RM Color: </w:t>
                                  </w:r>
                                  <w:r w:rsidR="00652FAA">
                                    <w:t>MCAM</w:t>
                                  </w:r>
                                  <w:r>
                                    <w:t xml:space="preserve"> D/S</w:t>
                                  </w:r>
                                </w:p>
                                <w:p w14:paraId="0EE8046E" w14:textId="77777777" w:rsidR="00F529E0" w:rsidRDefault="00F529E0" w:rsidP="00F529E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37B51" id="Text Box 25" o:spid="_x0000_s1033" type="#_x0000_t202" style="position:absolute;left:0;text-align:left;margin-left:212.75pt;margin-top:30.05pt;width:148.8pt;height:58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" fillcolor="white [3201]" strokeweight=".5pt">
                      <v:textbox>
                        <w:txbxContent>
                          <w:p w14:paraId="7C702FCC" w14:textId="08C56CF0" w:rsidR="00F529E0" w:rsidRDefault="00F529E0" w:rsidP="00F529E0">
                            <w:r>
                              <w:t>Item: WEBBING 25MM D/S</w:t>
                            </w:r>
                          </w:p>
                          <w:p w14:paraId="76E6A6BB" w14:textId="1FCD169D" w:rsidR="00F529E0" w:rsidRDefault="00F529E0" w:rsidP="00F529E0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09975D6E" w14:textId="14477F00" w:rsidR="00F529E0" w:rsidRPr="003503AC" w:rsidRDefault="00F529E0" w:rsidP="00F529E0">
                            <w:r>
                              <w:t xml:space="preserve">RM Color: </w:t>
                            </w:r>
                            <w:r w:rsidR="00652FAA">
                              <w:t>MCAM</w:t>
                            </w:r>
                            <w:r>
                              <w:t xml:space="preserve"> D/S</w:t>
                            </w:r>
                          </w:p>
                          <w:p w14:paraId="0EE8046E" w14:textId="77777777" w:rsidR="00F529E0" w:rsidRDefault="00F529E0" w:rsidP="00F529E0"/>
                        </w:txbxContent>
                      </v:textbox>
                    </v:shape>
                  </w:pict>
                </mc:Fallback>
              </mc:AlternateContent>
            </w:r>
            <w:r w:rsidR="00E9396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4710065" wp14:editId="69D7673B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463550</wp:posOffset>
                      </wp:positionV>
                      <wp:extent cx="1882140" cy="198755"/>
                      <wp:effectExtent l="0" t="57150" r="22860" b="2984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82140" cy="19875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6FB01" id="Straight Arrow Connector 15" o:spid="_x0000_s1026" type="#_x0000_t32" style="position:absolute;margin-left:67.55pt;margin-top:36.5pt;width:148.2pt;height:15.65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9396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7CE519E" wp14:editId="7FEA7BD5">
                      <wp:simplePos x="0" y="0"/>
                      <wp:positionH relativeFrom="column">
                        <wp:posOffset>1231265</wp:posOffset>
                      </wp:positionH>
                      <wp:positionV relativeFrom="paragraph">
                        <wp:posOffset>677545</wp:posOffset>
                      </wp:positionV>
                      <wp:extent cx="1508760" cy="163830"/>
                      <wp:effectExtent l="38100" t="0" r="15240" b="8382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08760" cy="1638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E4DD3" id="Straight Arrow Connector 14" o:spid="_x0000_s1026" type="#_x0000_t32" style="position:absolute;margin-left:96.95pt;margin-top:53.35pt;width:118.8pt;height:12.9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9396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59D1DD" wp14:editId="410F09CF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1321435</wp:posOffset>
                      </wp:positionV>
                      <wp:extent cx="1280160" cy="247650"/>
                      <wp:effectExtent l="19050" t="57150" r="15240" b="190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80160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B3AD9" id="Straight Arrow Connector 18" o:spid="_x0000_s1026" type="#_x0000_t32" style="position:absolute;margin-left:108.95pt;margin-top:104.05pt;width:100.8pt;height:19.5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206BD169" w14:textId="634D635D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77777777" w:rsidR="004E0B40" w:rsidRPr="00DE4BCC" w:rsidRDefault="004E0B40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E0B40" w:rsidRPr="00DE4BCC" w14:paraId="7D709386" w14:textId="77777777" w:rsidTr="00AD590D">
        <w:trPr>
          <w:trHeight w:val="11573"/>
        </w:trPr>
        <w:tc>
          <w:tcPr>
            <w:tcW w:w="5000" w:type="pct"/>
          </w:tcPr>
          <w:p w14:paraId="16E77280" w14:textId="25C188F6" w:rsidR="003B35B1" w:rsidRDefault="003B35B1" w:rsidP="00122BDD">
            <w:pPr>
              <w:rPr>
                <w:noProof/>
                <w14:ligatures w14:val="standard"/>
              </w:rPr>
            </w:pPr>
          </w:p>
          <w:p w14:paraId="651F6559" w14:textId="6386624B" w:rsidR="00120286" w:rsidRDefault="00120286" w:rsidP="00120286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1727872" behindDoc="1" locked="0" layoutInCell="1" allowOverlap="1" wp14:anchorId="67167F52" wp14:editId="09A60F03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99695</wp:posOffset>
                  </wp:positionV>
                  <wp:extent cx="2225040" cy="2966720"/>
                  <wp:effectExtent l="0" t="0" r="3810" b="5080"/>
                  <wp:wrapNone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040" cy="296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745CAE2" w14:textId="1E65E124" w:rsidR="003B35B1" w:rsidRDefault="003B35B1" w:rsidP="00122BDD">
            <w:pPr>
              <w:rPr>
                <w:color w:val="auto"/>
              </w:rPr>
            </w:pPr>
          </w:p>
          <w:p w14:paraId="5D65CC9C" w14:textId="323D4D53" w:rsidR="004E0B40" w:rsidRDefault="004E0B40" w:rsidP="00122BDD">
            <w:pPr>
              <w:rPr>
                <w:color w:val="auto"/>
              </w:rPr>
            </w:pPr>
          </w:p>
          <w:p w14:paraId="5D9209A0" w14:textId="6680CCA4" w:rsidR="00A42DBF" w:rsidRDefault="00A42DBF" w:rsidP="00A42DBF">
            <w:pPr>
              <w:pStyle w:val="NormalWeb"/>
            </w:pPr>
          </w:p>
          <w:p w14:paraId="512EA0D5" w14:textId="74CC252B" w:rsidR="003B35B1" w:rsidRDefault="00F529E0" w:rsidP="00122BDD">
            <w:pPr>
              <w:tabs>
                <w:tab w:val="left" w:pos="10320"/>
              </w:tabs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F412F94" wp14:editId="451CDF6D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6985</wp:posOffset>
                      </wp:positionV>
                      <wp:extent cx="1889760" cy="739140"/>
                      <wp:effectExtent l="0" t="0" r="15240" b="2286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97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2887A4" w14:textId="77777777" w:rsidR="00F529E0" w:rsidRDefault="00F529E0" w:rsidP="00F529E0">
                                  <w:r>
                                    <w:t>Item: WEBBING 25MM D/S</w:t>
                                  </w:r>
                                </w:p>
                                <w:p w14:paraId="15E8579A" w14:textId="4BA2F7F4" w:rsidR="00F529E0" w:rsidRDefault="00F529E0" w:rsidP="00F529E0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0D756B31" w14:textId="41DA4AFE" w:rsidR="00F529E0" w:rsidRPr="003503AC" w:rsidRDefault="00F529E0" w:rsidP="00F529E0">
                                  <w:r>
                                    <w:t xml:space="preserve">RM Color: </w:t>
                                  </w:r>
                                  <w:r w:rsidR="00652FAA">
                                    <w:t>MCAM</w:t>
                                  </w:r>
                                  <w:r>
                                    <w:t xml:space="preserve"> D/S</w:t>
                                  </w:r>
                                </w:p>
                                <w:p w14:paraId="6C9DEBC6" w14:textId="77777777" w:rsidR="00F529E0" w:rsidRDefault="00F529E0" w:rsidP="00F529E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12F94" id="Text Box 36" o:spid="_x0000_s1034" type="#_x0000_t202" style="position:absolute;margin-left:217.3pt;margin-top:.55pt;width:148.8pt;height:58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" fillcolor="white [3201]" strokeweight=".5pt">
                      <v:textbox>
                        <w:txbxContent>
                          <w:p w14:paraId="082887A4" w14:textId="77777777" w:rsidR="00F529E0" w:rsidRDefault="00F529E0" w:rsidP="00F529E0">
                            <w:r>
                              <w:t>Item: WEBBING 25MM D/S</w:t>
                            </w:r>
                          </w:p>
                          <w:p w14:paraId="15E8579A" w14:textId="4BA2F7F4" w:rsidR="00F529E0" w:rsidRDefault="00F529E0" w:rsidP="00F529E0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0D756B31" w14:textId="41DA4AFE" w:rsidR="00F529E0" w:rsidRPr="003503AC" w:rsidRDefault="00F529E0" w:rsidP="00F529E0">
                            <w:r>
                              <w:t xml:space="preserve">RM Color: </w:t>
                            </w:r>
                            <w:r w:rsidR="00652FAA">
                              <w:t>MCAM</w:t>
                            </w:r>
                            <w:r>
                              <w:t xml:space="preserve"> D/S</w:t>
                            </w:r>
                          </w:p>
                          <w:p w14:paraId="6C9DEBC6" w14:textId="77777777" w:rsidR="00F529E0" w:rsidRDefault="00F529E0" w:rsidP="00F529E0"/>
                        </w:txbxContent>
                      </v:textbox>
                    </v:shape>
                  </w:pict>
                </mc:Fallback>
              </mc:AlternateContent>
            </w:r>
          </w:p>
          <w:p w14:paraId="2567704A" w14:textId="52E38A3B" w:rsidR="004E0B40" w:rsidRDefault="004E0B40" w:rsidP="00122BDD">
            <w:pPr>
              <w:tabs>
                <w:tab w:val="left" w:pos="10320"/>
              </w:tabs>
            </w:pPr>
            <w:r>
              <w:tab/>
            </w:r>
          </w:p>
          <w:p w14:paraId="0C4B84C7" w14:textId="1215349E" w:rsidR="004E0B40" w:rsidRPr="00155384" w:rsidRDefault="00A42DBF" w:rsidP="00122BD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C39B7F5" wp14:editId="575129A6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59055</wp:posOffset>
                      </wp:positionV>
                      <wp:extent cx="1493520" cy="902970"/>
                      <wp:effectExtent l="38100" t="0" r="30480" b="4953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93520" cy="9029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8616D4" id="Straight Arrow Connector 22" o:spid="_x0000_s1026" type="#_x0000_t32" style="position:absolute;margin-left:108.35pt;margin-top:4.65pt;width:117.6pt;height:71.1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BC62C4F" w14:textId="3C62749B" w:rsidR="004E0B40" w:rsidRDefault="004E0B40" w:rsidP="00122BDD">
            <w:pPr>
              <w:ind w:firstLine="720"/>
            </w:pPr>
          </w:p>
          <w:p w14:paraId="3C9E93AA" w14:textId="354DFCD0" w:rsidR="004E0B40" w:rsidRDefault="004E0B40" w:rsidP="00122BDD"/>
          <w:p w14:paraId="3F199CE3" w14:textId="0571948F" w:rsidR="004E0B40" w:rsidRDefault="004E0B40" w:rsidP="00122BDD">
            <w:pPr>
              <w:ind w:firstLine="720"/>
            </w:pPr>
          </w:p>
          <w:p w14:paraId="48F2D1A5" w14:textId="30354B15" w:rsidR="004E0B40" w:rsidRPr="004E0B40" w:rsidRDefault="004E0B40" w:rsidP="004E0B40"/>
          <w:p w14:paraId="040F5BEC" w14:textId="570A1F7C" w:rsidR="004E0B40" w:rsidRPr="004E0B40" w:rsidRDefault="004E0B40" w:rsidP="004E0B40"/>
          <w:p w14:paraId="06FE63EF" w14:textId="721BDA2C" w:rsidR="004E0B40" w:rsidRPr="004E0B40" w:rsidRDefault="00A42DBF" w:rsidP="004E0B40">
            <w:r>
              <w:rPr>
                <w:noProof/>
              </w:rPr>
              <w:drawing>
                <wp:anchor distT="0" distB="0" distL="114300" distR="114300" simplePos="0" relativeHeight="251728896" behindDoc="1" locked="0" layoutInCell="1" allowOverlap="1" wp14:anchorId="5A933CD8" wp14:editId="18AA92C3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184785</wp:posOffset>
                  </wp:positionV>
                  <wp:extent cx="2194560" cy="3368040"/>
                  <wp:effectExtent l="0" t="0" r="0" b="381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356" r="18644"/>
                          <a:stretch/>
                        </pic:blipFill>
                        <pic:spPr bwMode="auto">
                          <a:xfrm>
                            <a:off x="0" y="0"/>
                            <a:ext cx="2194560" cy="336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59CF82E2" w14:textId="35249D59" w:rsidR="004E0B40" w:rsidRPr="004E0B40" w:rsidRDefault="004E0B40" w:rsidP="004E0B40"/>
          <w:p w14:paraId="22599846" w14:textId="7A2909B2" w:rsidR="004E0B40" w:rsidRPr="004E0B40" w:rsidRDefault="004E0B40" w:rsidP="004E0B40"/>
          <w:p w14:paraId="6A0455AD" w14:textId="3E4FBBA0" w:rsidR="004E0B40" w:rsidRPr="004E0B40" w:rsidRDefault="004E0B40" w:rsidP="004E0B40"/>
          <w:p w14:paraId="2DCCD0F0" w14:textId="318DC65E" w:rsidR="004E0B40" w:rsidRDefault="00F529E0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420404A" wp14:editId="4B4FC001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40005</wp:posOffset>
                      </wp:positionV>
                      <wp:extent cx="1318260" cy="739140"/>
                      <wp:effectExtent l="0" t="0" r="15240" b="2286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82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BF486C" w14:textId="7C8A152F" w:rsidR="00F529E0" w:rsidRPr="00F529E0" w:rsidRDefault="00F529E0" w:rsidP="00F529E0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t xml:space="preserve">Item: </w:t>
                                  </w:r>
                                  <w:r>
                                    <w:rPr>
                                      <w:color w:val="auto"/>
                                    </w:rPr>
                                    <w:t>4WAY STRACH</w:t>
                                  </w:r>
                                </w:p>
                                <w:p w14:paraId="014A441C" w14:textId="7A29186B" w:rsidR="00F529E0" w:rsidRDefault="00F529E0" w:rsidP="00F529E0">
                                  <w:r>
                                    <w:t xml:space="preserve">Style Color: </w:t>
                                  </w:r>
                                  <w:r w:rsidR="00652FAA">
                                    <w:t>MCAM</w:t>
                                  </w:r>
                                </w:p>
                                <w:p w14:paraId="192396CE" w14:textId="0C9E2776" w:rsidR="00F529E0" w:rsidRPr="003503AC" w:rsidRDefault="00F529E0" w:rsidP="00F529E0">
                                  <w:r>
                                    <w:t xml:space="preserve">RM Color: </w:t>
                                  </w:r>
                                  <w:r w:rsidR="00652FAA">
                                    <w:t>CBK</w:t>
                                  </w:r>
                                </w:p>
                                <w:p w14:paraId="055D0BE5" w14:textId="77777777" w:rsidR="00F529E0" w:rsidRDefault="00F529E0" w:rsidP="00F529E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0404A" id="Text Box 37" o:spid="_x0000_s1035" type="#_x0000_t202" style="position:absolute;margin-left:249.95pt;margin-top:3.15pt;width:103.8pt;height:58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" fillcolor="white [3201]" strokeweight=".5pt">
                      <v:textbox>
                        <w:txbxContent>
                          <w:p w14:paraId="6CBF486C" w14:textId="7C8A152F" w:rsidR="00F529E0" w:rsidRPr="00F529E0" w:rsidRDefault="00F529E0" w:rsidP="00F529E0">
                            <w:pPr>
                              <w:rPr>
                                <w:color w:val="auto"/>
                              </w:rPr>
                            </w:pPr>
                            <w:r>
                              <w:t xml:space="preserve">Item: </w:t>
                            </w:r>
                            <w:r>
                              <w:rPr>
                                <w:color w:val="auto"/>
                              </w:rPr>
                              <w:t>4WAY STRACH</w:t>
                            </w:r>
                          </w:p>
                          <w:p w14:paraId="014A441C" w14:textId="7A29186B" w:rsidR="00F529E0" w:rsidRDefault="00F529E0" w:rsidP="00F529E0">
                            <w:r>
                              <w:t xml:space="preserve">Style Color: </w:t>
                            </w:r>
                            <w:r w:rsidR="00652FAA">
                              <w:t>MCAM</w:t>
                            </w:r>
                          </w:p>
                          <w:p w14:paraId="192396CE" w14:textId="0C9E2776" w:rsidR="00F529E0" w:rsidRPr="003503AC" w:rsidRDefault="00F529E0" w:rsidP="00F529E0">
                            <w:r>
                              <w:t xml:space="preserve">RM Color: </w:t>
                            </w:r>
                            <w:r w:rsidR="00652FAA">
                              <w:t>CBK</w:t>
                            </w:r>
                          </w:p>
                          <w:p w14:paraId="055D0BE5" w14:textId="77777777" w:rsidR="00F529E0" w:rsidRDefault="00F529E0" w:rsidP="00F529E0"/>
                        </w:txbxContent>
                      </v:textbox>
                    </v:shape>
                  </w:pict>
                </mc:Fallback>
              </mc:AlternateContent>
            </w:r>
          </w:p>
          <w:p w14:paraId="6C25791F" w14:textId="5BFEBAB6" w:rsidR="004E0B40" w:rsidRDefault="004E0B40" w:rsidP="004E0B40"/>
          <w:p w14:paraId="058F21EB" w14:textId="7208C3F1" w:rsidR="004E0B40" w:rsidRDefault="00A42DBF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7D2F00B" wp14:editId="5A24D473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130175</wp:posOffset>
                      </wp:positionV>
                      <wp:extent cx="1752600" cy="278130"/>
                      <wp:effectExtent l="38100" t="0" r="19050" b="8382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2600" cy="2781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6529D" id="Straight Arrow Connector 3" o:spid="_x0000_s1026" type="#_x0000_t32" style="position:absolute;margin-left:114.35pt;margin-top:10.25pt;width:138pt;height:21.9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14E5326" w14:textId="54E1961C" w:rsidR="004E0B40" w:rsidRPr="004E0B40" w:rsidRDefault="004E0B40" w:rsidP="004E0B40"/>
          <w:p w14:paraId="38A91159" w14:textId="21EEB8C3" w:rsidR="004E0B40" w:rsidRPr="004E0B40" w:rsidRDefault="003B35B1" w:rsidP="003B35B1">
            <w:pPr>
              <w:tabs>
                <w:tab w:val="left" w:pos="4005"/>
              </w:tabs>
            </w:pPr>
            <w:r>
              <w:tab/>
            </w:r>
          </w:p>
          <w:p w14:paraId="50D1D762" w14:textId="3E1F0C4C" w:rsidR="004E0B40" w:rsidRPr="004E0B40" w:rsidRDefault="004E0B40" w:rsidP="004E0B40"/>
          <w:p w14:paraId="56CB73DF" w14:textId="3B8F08A0" w:rsidR="004E0B40" w:rsidRPr="004E0B40" w:rsidRDefault="004E0B40" w:rsidP="004E0B40"/>
          <w:p w14:paraId="03C34D50" w14:textId="38355B9F" w:rsidR="004E0B40" w:rsidRPr="004E0B40" w:rsidRDefault="004E0B40" w:rsidP="004E0B40"/>
          <w:p w14:paraId="363B8FDB" w14:textId="2FF10312" w:rsidR="004E0B40" w:rsidRPr="004E0B40" w:rsidRDefault="004E0B40" w:rsidP="004E0B40"/>
          <w:p w14:paraId="7E0A1C24" w14:textId="4AA55321" w:rsidR="004E0B40" w:rsidRPr="004E0B40" w:rsidRDefault="004E0B40" w:rsidP="004E0B40"/>
          <w:p w14:paraId="7B0198AD" w14:textId="2E1E2E27" w:rsidR="004E0B40" w:rsidRPr="004E0B40" w:rsidRDefault="004E0B40" w:rsidP="004E0B40"/>
          <w:p w14:paraId="26564972" w14:textId="61BBCC78" w:rsidR="004E0B40" w:rsidRDefault="004E0B40" w:rsidP="004E0B40"/>
          <w:p w14:paraId="294BA7DA" w14:textId="32F89B60" w:rsidR="004E0B40" w:rsidRPr="004E0B40" w:rsidRDefault="004E0B40" w:rsidP="004E0B40"/>
          <w:p w14:paraId="2A93A6BE" w14:textId="4A8A2A6F" w:rsidR="004E0B40" w:rsidRPr="004E0B40" w:rsidRDefault="004E0B40" w:rsidP="004E0B40"/>
        </w:tc>
      </w:tr>
    </w:tbl>
    <w:p w14:paraId="27FD0E76" w14:textId="795158BE" w:rsidR="00C16F57" w:rsidRDefault="00C16F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X="80" w:tblpY="-2"/>
        <w:tblW w:w="5003" w:type="pct"/>
        <w:tblLook w:val="04A0" w:firstRow="1" w:lastRow="0" w:firstColumn="1" w:lastColumn="0" w:noHBand="0" w:noVBand="1"/>
        <w:tblDescription w:val="Bill To/Ship To"/>
      </w:tblPr>
      <w:tblGrid>
        <w:gridCol w:w="9356"/>
      </w:tblGrid>
      <w:tr w:rsidR="00C16F57" w:rsidRPr="00DE4BCC" w14:paraId="1F3251DC" w14:textId="77777777" w:rsidTr="00821B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FEE9762" w14:textId="77777777" w:rsidR="00C16F57" w:rsidRPr="00DE4BCC" w:rsidRDefault="00C16F57" w:rsidP="00821B62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821B62" w:rsidRPr="00DE4BCC" w14:paraId="58642B32" w14:textId="77777777" w:rsidTr="00AD590D">
        <w:trPr>
          <w:trHeight w:val="4013"/>
        </w:trPr>
        <w:tc>
          <w:tcPr>
            <w:tcW w:w="5000" w:type="pct"/>
          </w:tcPr>
          <w:p w14:paraId="3C56D8BA" w14:textId="156194C0" w:rsidR="000C4AD5" w:rsidRPr="000C4AD5" w:rsidRDefault="000C4AD5" w:rsidP="000C4A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0C4AD5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760640" behindDoc="0" locked="0" layoutInCell="1" allowOverlap="1" wp14:anchorId="6DCF149E" wp14:editId="22B87B0D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116840</wp:posOffset>
                  </wp:positionV>
                  <wp:extent cx="1507490" cy="2354580"/>
                  <wp:effectExtent l="0" t="0" r="0" b="7620"/>
                  <wp:wrapSquare wrapText="bothSides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58" t="8278" r="15316" b="1520"/>
                          <a:stretch/>
                        </pic:blipFill>
                        <pic:spPr bwMode="auto">
                          <a:xfrm>
                            <a:off x="0" y="0"/>
                            <a:ext cx="1507490" cy="235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88588A5" w14:textId="5B943A87" w:rsidR="000C4AD5" w:rsidRPr="000C4AD5" w:rsidRDefault="000C4AD5" w:rsidP="000C4A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9E54CD9" wp14:editId="7138DF6C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41910</wp:posOffset>
                      </wp:positionV>
                      <wp:extent cx="1691640" cy="537210"/>
                      <wp:effectExtent l="38100" t="38100" r="22860" b="3429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91640" cy="5372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3948C" id="Straight Arrow Connector 46" o:spid="_x0000_s1026" type="#_x0000_t32" style="position:absolute;margin-left:78pt;margin-top:3.3pt;width:133.2pt;height:42.3pt;flip:x 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A65A47C" w14:textId="6863C225" w:rsidR="00821B62" w:rsidRPr="00711EBF" w:rsidRDefault="000C4AD5" w:rsidP="00821B62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8FA386B" wp14:editId="499848FA">
                      <wp:simplePos x="0" y="0"/>
                      <wp:positionH relativeFrom="column">
                        <wp:posOffset>2674620</wp:posOffset>
                      </wp:positionH>
                      <wp:positionV relativeFrom="paragraph">
                        <wp:posOffset>42545</wp:posOffset>
                      </wp:positionV>
                      <wp:extent cx="1809750" cy="400050"/>
                      <wp:effectExtent l="0" t="0" r="19050" b="19050"/>
                      <wp:wrapNone/>
                      <wp:docPr id="71" name="Text Box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975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8FA8FE" w14:textId="2351120F" w:rsidR="000C4AD5" w:rsidRDefault="000C4AD5" w:rsidP="000C4AD5">
                                  <w:r>
                                    <w:t>Attaching on 4WAY STRACH as a patch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A386B" id="Text Box 71" o:spid="_x0000_s1036" type="#_x0000_t202" style="position:absolute;margin-left:210.6pt;margin-top:3.35pt;width:142.5pt;height:31.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" fillcolor="white [3201]" strokeweight=".5pt">
                      <v:textbox>
                        <w:txbxContent>
                          <w:p w14:paraId="118FA8FE" w14:textId="2351120F" w:rsidR="000C4AD5" w:rsidRDefault="000C4AD5" w:rsidP="000C4AD5">
                            <w:r>
                              <w:t>Attaching on 4WAY STRACH as a patch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404C1C8" w14:textId="77777777" w:rsidR="00821B62" w:rsidRPr="00821B62" w:rsidRDefault="00821B62" w:rsidP="00821B62"/>
    <w:tbl>
      <w:tblPr>
        <w:tblStyle w:val="InvoiceTable"/>
        <w:tblpPr w:leftFromText="180" w:rightFromText="180" w:vertAnchor="text" w:horzAnchor="margin" w:tblpY="80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AD590D" w:rsidRPr="00DE4BCC" w14:paraId="769D8889" w14:textId="77777777" w:rsidTr="00AD59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06188B1D" w14:textId="77777777" w:rsidR="00AD590D" w:rsidRPr="00DE4BCC" w:rsidRDefault="00AD590D" w:rsidP="00AD590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AD590D" w:rsidRPr="00DE4BCC" w14:paraId="0680D3D8" w14:textId="77777777" w:rsidTr="00582F7B">
        <w:trPr>
          <w:trHeight w:val="2926"/>
        </w:trPr>
        <w:tc>
          <w:tcPr>
            <w:tcW w:w="5000" w:type="pct"/>
          </w:tcPr>
          <w:p w14:paraId="148BE808" w14:textId="2A1F1AF2" w:rsidR="00AD590D" w:rsidRDefault="00AD590D" w:rsidP="00AD590D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  <w:color w:val="auto"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45E3D31" wp14:editId="31BC5584">
                      <wp:simplePos x="0" y="0"/>
                      <wp:positionH relativeFrom="column">
                        <wp:posOffset>2503805</wp:posOffset>
                      </wp:positionH>
                      <wp:positionV relativeFrom="paragraph">
                        <wp:posOffset>45720</wp:posOffset>
                      </wp:positionV>
                      <wp:extent cx="518160" cy="259080"/>
                      <wp:effectExtent l="0" t="0" r="15240" b="2667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816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132AE9" w14:textId="00445E01" w:rsidR="00AD590D" w:rsidRDefault="00F33DF5">
                                  <w:r>
                                    <w:t>5</w:t>
                                  </w:r>
                                  <w:r w:rsidR="00AD590D">
                                    <w:t>0MM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45E3D3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2" o:spid="_x0000_s1037" type="#_x0000_t202" style="position:absolute;margin-left:197.15pt;margin-top:3.6pt;width:40.8pt;height:20.4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" fillcolor="white [3201]" strokeweight=".5pt">
                      <v:textbox>
                        <w:txbxContent>
                          <w:p w14:paraId="33132AE9" w14:textId="00445E01" w:rsidR="00AD590D" w:rsidRDefault="00F33DF5">
                            <w:r>
                              <w:t>5</w:t>
                            </w:r>
                            <w:r w:rsidR="00AD590D">
                              <w:t>0MM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  <w:sz w:val="20"/>
                <w:szCs w:val="22"/>
              </w:rPr>
              <w:t>LABEL ARTWORK</w:t>
            </w:r>
          </w:p>
          <w:p w14:paraId="2E4F41A4" w14:textId="11E733C8" w:rsidR="00AD590D" w:rsidRDefault="0026340F" w:rsidP="00AD590D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  <w:sz w:val="20"/>
                <w:szCs w:val="22"/>
                <w14:ligatures w14:val="standard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DBA475C" wp14:editId="42CDE116">
                      <wp:simplePos x="0" y="0"/>
                      <wp:positionH relativeFrom="column">
                        <wp:posOffset>1570062</wp:posOffset>
                      </wp:positionH>
                      <wp:positionV relativeFrom="paragraph">
                        <wp:posOffset>204470</wp:posOffset>
                      </wp:positionV>
                      <wp:extent cx="0" cy="873174"/>
                      <wp:effectExtent l="76200" t="38100" r="57150" b="6032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7317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626D5F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23.65pt;margin-top:16.1pt;width:0;height:68.75pt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26340F">
              <w:rPr>
                <w:sz w:val="20"/>
                <w:szCs w:val="22"/>
              </w:rPr>
              <w:drawing>
                <wp:anchor distT="0" distB="0" distL="114300" distR="114300" simplePos="0" relativeHeight="251765760" behindDoc="1" locked="0" layoutInCell="1" allowOverlap="1" wp14:anchorId="72F2F498" wp14:editId="1869B07A">
                  <wp:simplePos x="0" y="0"/>
                  <wp:positionH relativeFrom="column">
                    <wp:posOffset>1628140</wp:posOffset>
                  </wp:positionH>
                  <wp:positionV relativeFrom="paragraph">
                    <wp:posOffset>179217</wp:posOffset>
                  </wp:positionV>
                  <wp:extent cx="2463807" cy="8968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807" cy="896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D590D">
              <w:rPr>
                <w:noProof/>
                <w:color w:val="auto"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AA5AF16" wp14:editId="13852297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553085</wp:posOffset>
                      </wp:positionV>
                      <wp:extent cx="518160" cy="259080"/>
                      <wp:effectExtent l="0" t="0" r="15240" b="2667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816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6E045B" w14:textId="43A6C4E6" w:rsidR="00AD590D" w:rsidRDefault="00AD590D" w:rsidP="00AD590D">
                                  <w:r>
                                    <w:t>25MM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AA5AF16" id="Text Box 43" o:spid="_x0000_s1038" type="#_x0000_t202" style="position:absolute;margin-left:70.3pt;margin-top:43.55pt;width:40.8pt;height:20.4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" fillcolor="white [3201]" strokeweight=".5pt">
                      <v:textbox>
                        <w:txbxContent>
                          <w:p w14:paraId="476E045B" w14:textId="43A6C4E6" w:rsidR="00AD590D" w:rsidRDefault="00AD590D" w:rsidP="00AD590D">
                            <w:r>
                              <w:t>25MM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590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9A37BC2" wp14:editId="44858A84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44450</wp:posOffset>
                      </wp:positionV>
                      <wp:extent cx="2407920" cy="15240"/>
                      <wp:effectExtent l="19050" t="76200" r="87630" b="9906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79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B159FC" id="Straight Arrow Connector 40" o:spid="_x0000_s1026" type="#_x0000_t32" style="position:absolute;margin-left:130.55pt;margin-top:3.5pt;width:189.6pt;height:1.2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6223732C" w14:textId="7E76677D" w:rsidR="00AD590D" w:rsidRPr="00AD590D" w:rsidRDefault="00AD590D" w:rsidP="00AD590D">
            <w:pPr>
              <w:rPr>
                <w:sz w:val="20"/>
                <w:szCs w:val="22"/>
              </w:rPr>
            </w:pPr>
          </w:p>
          <w:p w14:paraId="5F453434" w14:textId="57E74A69" w:rsidR="00AD590D" w:rsidRPr="00AD590D" w:rsidRDefault="00AD590D" w:rsidP="00AD590D">
            <w:pPr>
              <w:rPr>
                <w:sz w:val="20"/>
                <w:szCs w:val="22"/>
              </w:rPr>
            </w:pPr>
          </w:p>
          <w:p w14:paraId="36BC7170" w14:textId="4429BF0F" w:rsidR="00AD590D" w:rsidRPr="00AD590D" w:rsidRDefault="00AD590D" w:rsidP="00AD590D">
            <w:pPr>
              <w:rPr>
                <w:sz w:val="20"/>
                <w:szCs w:val="22"/>
              </w:rPr>
            </w:pPr>
          </w:p>
          <w:p w14:paraId="4141B783" w14:textId="1A8261E6" w:rsidR="00AD590D" w:rsidRPr="00AD590D" w:rsidRDefault="00AD590D" w:rsidP="00AD590D">
            <w:pPr>
              <w:rPr>
                <w:sz w:val="20"/>
                <w:szCs w:val="22"/>
              </w:rPr>
            </w:pPr>
          </w:p>
          <w:p w14:paraId="565142E9" w14:textId="32904143" w:rsidR="00AD590D" w:rsidRPr="00AD590D" w:rsidRDefault="00AD590D" w:rsidP="00AD590D">
            <w:pPr>
              <w:rPr>
                <w:sz w:val="20"/>
                <w:szCs w:val="22"/>
              </w:rPr>
            </w:pPr>
          </w:p>
        </w:tc>
      </w:tr>
      <w:tr w:rsidR="00582F7B" w:rsidRPr="00DE4BCC" w14:paraId="69D7F8DC" w14:textId="77777777" w:rsidTr="00582F7B">
        <w:trPr>
          <w:trHeight w:val="352"/>
        </w:trPr>
        <w:tc>
          <w:tcPr>
            <w:tcW w:w="5000" w:type="pct"/>
          </w:tcPr>
          <w:p w14:paraId="1208775D" w14:textId="41504FD8" w:rsidR="00582F7B" w:rsidRDefault="00582F7B" w:rsidP="00AD590D">
            <w:pPr>
              <w:rPr>
                <w:noProof/>
                <w:color w:val="auto"/>
                <w:sz w:val="20"/>
                <w:szCs w:val="22"/>
              </w:rPr>
            </w:pPr>
            <w:r>
              <w:rPr>
                <w:noProof/>
                <w:color w:val="auto"/>
                <w:sz w:val="20"/>
                <w:szCs w:val="22"/>
              </w:rPr>
              <w:t>PACKING BULK</w:t>
            </w:r>
          </w:p>
        </w:tc>
      </w:tr>
    </w:tbl>
    <w:p w14:paraId="727C59FB" w14:textId="3622DE03" w:rsidR="00821B62" w:rsidRPr="00821B62" w:rsidRDefault="00821B62" w:rsidP="00AD590D">
      <w:pPr>
        <w:tabs>
          <w:tab w:val="left" w:pos="5244"/>
        </w:tabs>
      </w:pPr>
    </w:p>
    <w:p w14:paraId="40C666BC" w14:textId="5BE892E7" w:rsidR="00C16F57" w:rsidRDefault="00C16F57">
      <w:pPr>
        <w:rPr>
          <w:color w:val="auto"/>
        </w:rPr>
      </w:pPr>
    </w:p>
    <w:sectPr w:rsidR="00C16F57" w:rsidSect="007E3D23">
      <w:footerReference w:type="default" r:id="rId17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11F7C" w14:textId="77777777" w:rsidR="00031E6D" w:rsidRDefault="00031E6D">
      <w:pPr>
        <w:spacing w:after="0"/>
      </w:pPr>
      <w:r>
        <w:separator/>
      </w:r>
    </w:p>
  </w:endnote>
  <w:endnote w:type="continuationSeparator" w:id="0">
    <w:p w14:paraId="30ACF054" w14:textId="77777777" w:rsidR="00031E6D" w:rsidRDefault="00031E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89922" w14:textId="77777777" w:rsidR="00031E6D" w:rsidRDefault="00031E6D">
      <w:pPr>
        <w:spacing w:after="0"/>
      </w:pPr>
      <w:r>
        <w:separator/>
      </w:r>
    </w:p>
  </w:footnote>
  <w:footnote w:type="continuationSeparator" w:id="0">
    <w:p w14:paraId="3CCD6536" w14:textId="77777777" w:rsidR="00031E6D" w:rsidRDefault="00031E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31E6D"/>
    <w:rsid w:val="00044B7C"/>
    <w:rsid w:val="00047818"/>
    <w:rsid w:val="00051B06"/>
    <w:rsid w:val="000677DA"/>
    <w:rsid w:val="000A13CF"/>
    <w:rsid w:val="000B1457"/>
    <w:rsid w:val="000C4AD5"/>
    <w:rsid w:val="000D37AE"/>
    <w:rsid w:val="000E45E2"/>
    <w:rsid w:val="000E5146"/>
    <w:rsid w:val="00120286"/>
    <w:rsid w:val="00136E3C"/>
    <w:rsid w:val="00145044"/>
    <w:rsid w:val="00147208"/>
    <w:rsid w:val="00155384"/>
    <w:rsid w:val="0018603C"/>
    <w:rsid w:val="001D0C6A"/>
    <w:rsid w:val="001E5C8E"/>
    <w:rsid w:val="00223B8D"/>
    <w:rsid w:val="00255734"/>
    <w:rsid w:val="0026340F"/>
    <w:rsid w:val="002750DA"/>
    <w:rsid w:val="0028638D"/>
    <w:rsid w:val="002A2DA1"/>
    <w:rsid w:val="002A4407"/>
    <w:rsid w:val="002C1327"/>
    <w:rsid w:val="002C6EAE"/>
    <w:rsid w:val="0032329C"/>
    <w:rsid w:val="003366D8"/>
    <w:rsid w:val="00371D00"/>
    <w:rsid w:val="003B35B1"/>
    <w:rsid w:val="003C192B"/>
    <w:rsid w:val="003C2460"/>
    <w:rsid w:val="003C256A"/>
    <w:rsid w:val="003D0F47"/>
    <w:rsid w:val="003E2F5B"/>
    <w:rsid w:val="004342C2"/>
    <w:rsid w:val="00437F9D"/>
    <w:rsid w:val="00451E2E"/>
    <w:rsid w:val="004A7424"/>
    <w:rsid w:val="004C306F"/>
    <w:rsid w:val="004C30E4"/>
    <w:rsid w:val="004C31C0"/>
    <w:rsid w:val="004C34EC"/>
    <w:rsid w:val="004C726C"/>
    <w:rsid w:val="004D0253"/>
    <w:rsid w:val="004E0B40"/>
    <w:rsid w:val="004E3664"/>
    <w:rsid w:val="005076EA"/>
    <w:rsid w:val="00553DF6"/>
    <w:rsid w:val="00575A98"/>
    <w:rsid w:val="00582F7B"/>
    <w:rsid w:val="00591137"/>
    <w:rsid w:val="005A487C"/>
    <w:rsid w:val="005C2CF2"/>
    <w:rsid w:val="005D0832"/>
    <w:rsid w:val="005E4A3B"/>
    <w:rsid w:val="0061010E"/>
    <w:rsid w:val="00642EE1"/>
    <w:rsid w:val="006433F3"/>
    <w:rsid w:val="00650B59"/>
    <w:rsid w:val="00652FAA"/>
    <w:rsid w:val="0065347E"/>
    <w:rsid w:val="00664C5D"/>
    <w:rsid w:val="00666AC2"/>
    <w:rsid w:val="006D6A3A"/>
    <w:rsid w:val="006F24EC"/>
    <w:rsid w:val="00711EBF"/>
    <w:rsid w:val="007265C0"/>
    <w:rsid w:val="00735CF9"/>
    <w:rsid w:val="00747E46"/>
    <w:rsid w:val="00797D0E"/>
    <w:rsid w:val="007A209A"/>
    <w:rsid w:val="007B0C03"/>
    <w:rsid w:val="007B56EE"/>
    <w:rsid w:val="007C1E31"/>
    <w:rsid w:val="007E1496"/>
    <w:rsid w:val="007E3D23"/>
    <w:rsid w:val="00821B62"/>
    <w:rsid w:val="008675B2"/>
    <w:rsid w:val="00894FA0"/>
    <w:rsid w:val="00985466"/>
    <w:rsid w:val="00994A93"/>
    <w:rsid w:val="009A2DAF"/>
    <w:rsid w:val="009D21B9"/>
    <w:rsid w:val="009F0E8D"/>
    <w:rsid w:val="00A30D87"/>
    <w:rsid w:val="00A33C84"/>
    <w:rsid w:val="00A42DBF"/>
    <w:rsid w:val="00A56B70"/>
    <w:rsid w:val="00A66A35"/>
    <w:rsid w:val="00A75B2D"/>
    <w:rsid w:val="00A835B2"/>
    <w:rsid w:val="00AC250E"/>
    <w:rsid w:val="00AD590D"/>
    <w:rsid w:val="00AF3C61"/>
    <w:rsid w:val="00B11297"/>
    <w:rsid w:val="00B25958"/>
    <w:rsid w:val="00B445DD"/>
    <w:rsid w:val="00B8674E"/>
    <w:rsid w:val="00B8707A"/>
    <w:rsid w:val="00BA4210"/>
    <w:rsid w:val="00BA73F7"/>
    <w:rsid w:val="00BB351C"/>
    <w:rsid w:val="00BC1AF9"/>
    <w:rsid w:val="00C066BC"/>
    <w:rsid w:val="00C16F57"/>
    <w:rsid w:val="00C7576A"/>
    <w:rsid w:val="00CA528F"/>
    <w:rsid w:val="00CF00C0"/>
    <w:rsid w:val="00CF4FEE"/>
    <w:rsid w:val="00D3176E"/>
    <w:rsid w:val="00D336B6"/>
    <w:rsid w:val="00D44742"/>
    <w:rsid w:val="00D776E0"/>
    <w:rsid w:val="00DB414C"/>
    <w:rsid w:val="00DC2E1D"/>
    <w:rsid w:val="00DE4BCC"/>
    <w:rsid w:val="00DF38F3"/>
    <w:rsid w:val="00E40E81"/>
    <w:rsid w:val="00E91C1C"/>
    <w:rsid w:val="00E93967"/>
    <w:rsid w:val="00EB7B91"/>
    <w:rsid w:val="00EC52D1"/>
    <w:rsid w:val="00ED10FD"/>
    <w:rsid w:val="00F07EAE"/>
    <w:rsid w:val="00F245C1"/>
    <w:rsid w:val="00F33D62"/>
    <w:rsid w:val="00F33DF5"/>
    <w:rsid w:val="00F37692"/>
    <w:rsid w:val="00F51E42"/>
    <w:rsid w:val="00F529E0"/>
    <w:rsid w:val="00F769F1"/>
    <w:rsid w:val="00F900BE"/>
    <w:rsid w:val="00FA4FCB"/>
    <w:rsid w:val="00FA5EFB"/>
    <w:rsid w:val="00FC13FD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9E0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4D025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C52D9"/>
    <w:rsid w:val="00237945"/>
    <w:rsid w:val="002469A9"/>
    <w:rsid w:val="0034771E"/>
    <w:rsid w:val="0036675B"/>
    <w:rsid w:val="003E048A"/>
    <w:rsid w:val="00476E9E"/>
    <w:rsid w:val="004F05F6"/>
    <w:rsid w:val="00517E07"/>
    <w:rsid w:val="00623A13"/>
    <w:rsid w:val="00712F22"/>
    <w:rsid w:val="007B3EE0"/>
    <w:rsid w:val="00875C2A"/>
    <w:rsid w:val="008D55CE"/>
    <w:rsid w:val="00941168"/>
    <w:rsid w:val="009F4ED2"/>
    <w:rsid w:val="009F502E"/>
    <w:rsid w:val="00AF3AC3"/>
    <w:rsid w:val="00C22612"/>
    <w:rsid w:val="00C61CDB"/>
    <w:rsid w:val="00CB3A63"/>
    <w:rsid w:val="00CB6455"/>
    <w:rsid w:val="00D20B2D"/>
    <w:rsid w:val="00D47C45"/>
    <w:rsid w:val="00D57713"/>
    <w:rsid w:val="00D657F2"/>
    <w:rsid w:val="00E622A1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3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2024-10-15T06:59:00Z</dcterms:created>
  <dcterms:modified xsi:type="dcterms:W3CDTF">2025-08-24T17:32:00Z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